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72" w:rsidRDefault="0027295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Name______________________________________ Date________________________________________</w:t>
      </w:r>
    </w:p>
    <w:p w:rsidR="0027295E" w:rsidRPr="0027295E" w:rsidRDefault="0027295E" w:rsidP="0027295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295E">
        <w:rPr>
          <w:rFonts w:ascii="Times New Roman" w:hAnsi="Times New Roman" w:cs="Times New Roman"/>
          <w:b/>
          <w:sz w:val="36"/>
          <w:szCs w:val="36"/>
        </w:rPr>
        <w:t>Precision and Accuracy</w:t>
      </w:r>
    </w:p>
    <w:p w:rsidR="0027295E" w:rsidRPr="00E74EFE" w:rsidRDefault="00E74EFE" w:rsidP="0027295E">
      <w:pPr>
        <w:rPr>
          <w:rFonts w:ascii="Times New Roman" w:hAnsi="Times New Roman" w:cs="Times New Roman"/>
          <w:i/>
          <w:sz w:val="24"/>
          <w:szCs w:val="24"/>
        </w:rPr>
      </w:pPr>
      <w:r w:rsidRPr="00E74EFE">
        <w:rPr>
          <w:rFonts w:ascii="Times New Roman" w:hAnsi="Times New Roman" w:cs="Times New Roman"/>
          <w:i/>
          <w:sz w:val="24"/>
          <w:szCs w:val="24"/>
        </w:rPr>
        <w:t>Answer the following using complete sentences and clear examples.</w:t>
      </w:r>
    </w:p>
    <w:p w:rsidR="0027295E" w:rsidRPr="0027295E" w:rsidRDefault="0027295E" w:rsidP="0027295E">
      <w:pPr>
        <w:rPr>
          <w:rFonts w:ascii="Times New Roman" w:hAnsi="Times New Roman" w:cs="Times New Roman"/>
          <w:b/>
          <w:sz w:val="24"/>
          <w:szCs w:val="24"/>
        </w:rPr>
      </w:pPr>
      <w:r w:rsidRPr="0027295E">
        <w:rPr>
          <w:rFonts w:ascii="Times New Roman" w:hAnsi="Times New Roman" w:cs="Times New Roman"/>
          <w:b/>
          <w:sz w:val="24"/>
          <w:szCs w:val="24"/>
        </w:rPr>
        <w:t>Define and explain the following:</w:t>
      </w:r>
    </w:p>
    <w:p w:rsidR="0027295E" w:rsidRPr="00D23DA7" w:rsidRDefault="0027295E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Precision</w:t>
      </w:r>
    </w:p>
    <w:p w:rsidR="0027295E" w:rsidRPr="00D23DA7" w:rsidRDefault="0027295E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Accuracy</w:t>
      </w:r>
    </w:p>
    <w:p w:rsidR="0027295E" w:rsidRPr="00D23DA7" w:rsidRDefault="0027295E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Significant digits/figures</w:t>
      </w:r>
    </w:p>
    <w:p w:rsidR="0027295E" w:rsidRPr="00D23DA7" w:rsidRDefault="0027295E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Adding and subtracting with significant digits</w:t>
      </w:r>
    </w:p>
    <w:p w:rsidR="0027295E" w:rsidRPr="00D23DA7" w:rsidRDefault="0027295E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Multiplying and dividing with significant digits</w:t>
      </w:r>
    </w:p>
    <w:p w:rsidR="0027295E" w:rsidRPr="00E74EFE" w:rsidRDefault="0027295E" w:rsidP="0027295E">
      <w:pPr>
        <w:rPr>
          <w:rFonts w:ascii="Times New Roman" w:hAnsi="Times New Roman" w:cs="Times New Roman"/>
          <w:b/>
          <w:sz w:val="24"/>
          <w:szCs w:val="24"/>
        </w:rPr>
      </w:pPr>
      <w:r w:rsidRPr="00E74EFE">
        <w:rPr>
          <w:rFonts w:ascii="Times New Roman" w:hAnsi="Times New Roman" w:cs="Times New Roman"/>
          <w:b/>
          <w:sz w:val="24"/>
          <w:szCs w:val="24"/>
        </w:rPr>
        <w:t>Using a series of five points per target illustrate the following three conditions.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E74EFE" w:rsidTr="00E74EFE">
        <w:tc>
          <w:tcPr>
            <w:tcW w:w="3672" w:type="dxa"/>
          </w:tcPr>
          <w:p w:rsidR="00E74EFE" w:rsidRDefault="00E74EFE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Accurate but not precise.</w:t>
            </w:r>
          </w:p>
        </w:tc>
        <w:tc>
          <w:tcPr>
            <w:tcW w:w="3672" w:type="dxa"/>
          </w:tcPr>
          <w:p w:rsidR="00E74EFE" w:rsidRDefault="00E74EFE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Precise but not accurate.</w:t>
            </w:r>
          </w:p>
        </w:tc>
        <w:tc>
          <w:tcPr>
            <w:tcW w:w="3672" w:type="dxa"/>
          </w:tcPr>
          <w:p w:rsidR="00E74EFE" w:rsidRDefault="00E74EFE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Both accurate and precise.</w:t>
            </w:r>
          </w:p>
        </w:tc>
      </w:tr>
      <w:tr w:rsidR="00E74EFE" w:rsidTr="00E74EFE">
        <w:tc>
          <w:tcPr>
            <w:tcW w:w="3672" w:type="dxa"/>
          </w:tcPr>
          <w:p w:rsidR="00E74EFE" w:rsidRDefault="00E74EFE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62175" cy="21621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ullseye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477" cy="2162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2" w:type="dxa"/>
          </w:tcPr>
          <w:p w:rsidR="00E74EFE" w:rsidRDefault="00E74EFE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1E5647">
                  <wp:extent cx="2164080" cy="2164080"/>
                  <wp:effectExtent l="0" t="0" r="762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080" cy="216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2" w:type="dxa"/>
          </w:tcPr>
          <w:p w:rsidR="00E74EFE" w:rsidRDefault="00E74EFE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229A24B">
                  <wp:extent cx="2164080" cy="2164080"/>
                  <wp:effectExtent l="0" t="0" r="762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080" cy="216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295E" w:rsidRDefault="0027295E" w:rsidP="0027295E">
      <w:pPr>
        <w:rPr>
          <w:rFonts w:ascii="Times New Roman" w:hAnsi="Times New Roman" w:cs="Times New Roman"/>
          <w:sz w:val="24"/>
          <w:szCs w:val="24"/>
        </w:rPr>
      </w:pPr>
    </w:p>
    <w:p w:rsidR="0027295E" w:rsidRPr="00E74EFE" w:rsidRDefault="00E74EFE" w:rsidP="0027295E">
      <w:pPr>
        <w:rPr>
          <w:rFonts w:ascii="Times New Roman" w:hAnsi="Times New Roman" w:cs="Times New Roman"/>
          <w:i/>
          <w:sz w:val="24"/>
          <w:szCs w:val="24"/>
        </w:rPr>
      </w:pPr>
      <w:r w:rsidRPr="00E74EFE">
        <w:rPr>
          <w:rFonts w:ascii="Times New Roman" w:hAnsi="Times New Roman" w:cs="Times New Roman"/>
          <w:i/>
          <w:sz w:val="24"/>
          <w:szCs w:val="24"/>
        </w:rPr>
        <w:t>Calculate the following problems paying attention to significant figures and units. Show your work in each problem.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34656F" w:rsidTr="0034656F">
        <w:tc>
          <w:tcPr>
            <w:tcW w:w="2754" w:type="dxa"/>
          </w:tcPr>
          <w:p w:rsidR="0034656F" w:rsidRDefault="0034656F" w:rsidP="00272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34656F" w:rsidRPr="000656E7" w:rsidRDefault="000656E7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Block Length</w:t>
            </w:r>
          </w:p>
        </w:tc>
        <w:tc>
          <w:tcPr>
            <w:tcW w:w="2754" w:type="dxa"/>
          </w:tcPr>
          <w:p w:rsidR="0034656F" w:rsidRPr="000656E7" w:rsidRDefault="000656E7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Block Width</w:t>
            </w:r>
          </w:p>
        </w:tc>
        <w:tc>
          <w:tcPr>
            <w:tcW w:w="2754" w:type="dxa"/>
          </w:tcPr>
          <w:p w:rsidR="0034656F" w:rsidRPr="000656E7" w:rsidRDefault="000656E7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Block Height</w:t>
            </w:r>
          </w:p>
        </w:tc>
      </w:tr>
      <w:tr w:rsidR="0034656F" w:rsidTr="0034656F">
        <w:tc>
          <w:tcPr>
            <w:tcW w:w="2754" w:type="dxa"/>
          </w:tcPr>
          <w:p w:rsidR="0034656F" w:rsidRPr="000656E7" w:rsidRDefault="0034656F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Team 1</w:t>
            </w:r>
          </w:p>
        </w:tc>
        <w:tc>
          <w:tcPr>
            <w:tcW w:w="2754" w:type="dxa"/>
          </w:tcPr>
          <w:p w:rsidR="0034656F" w:rsidRDefault="0034656F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 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3.33cm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12.25cm</w:t>
            </w:r>
          </w:p>
        </w:tc>
      </w:tr>
      <w:tr w:rsidR="0034656F" w:rsidTr="0034656F">
        <w:tc>
          <w:tcPr>
            <w:tcW w:w="2754" w:type="dxa"/>
          </w:tcPr>
          <w:p w:rsidR="0034656F" w:rsidRPr="000656E7" w:rsidRDefault="0034656F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Team 2</w:t>
            </w:r>
          </w:p>
        </w:tc>
        <w:tc>
          <w:tcPr>
            <w:tcW w:w="2754" w:type="dxa"/>
          </w:tcPr>
          <w:p w:rsidR="0034656F" w:rsidRDefault="0034656F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5.08 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12.15cm</w:t>
            </w:r>
          </w:p>
        </w:tc>
      </w:tr>
      <w:tr w:rsidR="0034656F" w:rsidTr="0034656F">
        <w:tc>
          <w:tcPr>
            <w:tcW w:w="2754" w:type="dxa"/>
          </w:tcPr>
          <w:p w:rsidR="0034656F" w:rsidRPr="000656E7" w:rsidRDefault="0034656F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Team 3</w:t>
            </w:r>
          </w:p>
        </w:tc>
        <w:tc>
          <w:tcPr>
            <w:tcW w:w="2754" w:type="dxa"/>
          </w:tcPr>
          <w:p w:rsidR="0034656F" w:rsidRDefault="0034656F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 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3.36cm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12.30cm</w:t>
            </w:r>
          </w:p>
        </w:tc>
      </w:tr>
      <w:tr w:rsidR="0034656F" w:rsidTr="0034656F">
        <w:tc>
          <w:tcPr>
            <w:tcW w:w="2754" w:type="dxa"/>
          </w:tcPr>
          <w:p w:rsidR="0034656F" w:rsidRPr="000656E7" w:rsidRDefault="0034656F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Team 4</w:t>
            </w:r>
          </w:p>
        </w:tc>
        <w:tc>
          <w:tcPr>
            <w:tcW w:w="2754" w:type="dxa"/>
          </w:tcPr>
          <w:p w:rsidR="0034656F" w:rsidRDefault="0034656F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3.31cm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12.22cm</w:t>
            </w:r>
          </w:p>
        </w:tc>
      </w:tr>
      <w:tr w:rsidR="0034656F" w:rsidTr="0034656F">
        <w:tc>
          <w:tcPr>
            <w:tcW w:w="2754" w:type="dxa"/>
          </w:tcPr>
          <w:p w:rsidR="0034656F" w:rsidRPr="000656E7" w:rsidRDefault="0034656F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Team 5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3.34cm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12.24cm</w:t>
            </w:r>
          </w:p>
        </w:tc>
      </w:tr>
      <w:tr w:rsidR="0034656F" w:rsidTr="0034656F">
        <w:tc>
          <w:tcPr>
            <w:tcW w:w="2754" w:type="dxa"/>
          </w:tcPr>
          <w:p w:rsidR="0034656F" w:rsidRPr="000656E7" w:rsidRDefault="0034656F" w:rsidP="0006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E7">
              <w:rPr>
                <w:rFonts w:ascii="Times New Roman" w:hAnsi="Times New Roman" w:cs="Times New Roman"/>
                <w:b/>
                <w:sz w:val="24"/>
                <w:szCs w:val="24"/>
              </w:rPr>
              <w:t>Team 6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3.33cm</w:t>
            </w:r>
          </w:p>
        </w:tc>
        <w:tc>
          <w:tcPr>
            <w:tcW w:w="2754" w:type="dxa"/>
          </w:tcPr>
          <w:p w:rsidR="0034656F" w:rsidRDefault="000656E7" w:rsidP="0006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12.26cm</w:t>
            </w:r>
          </w:p>
        </w:tc>
      </w:tr>
    </w:tbl>
    <w:p w:rsidR="00E74EFE" w:rsidRDefault="00E74EFE" w:rsidP="0027295E">
      <w:pPr>
        <w:rPr>
          <w:rFonts w:ascii="Times New Roman" w:hAnsi="Times New Roman" w:cs="Times New Roman"/>
          <w:sz w:val="24"/>
          <w:szCs w:val="24"/>
        </w:rPr>
      </w:pPr>
    </w:p>
    <w:p w:rsidR="000656E7" w:rsidRPr="00D23DA7" w:rsidRDefault="00DC5C9B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What is the average/mean of the block length?</w:t>
      </w:r>
    </w:p>
    <w:p w:rsidR="00DC5C9B" w:rsidRPr="00D23DA7" w:rsidRDefault="00DC5C9B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What is the range of the block length?</w:t>
      </w:r>
    </w:p>
    <w:p w:rsidR="00DC5C9B" w:rsidRDefault="00DC5C9B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Divide your range in half. Write this number here</w:t>
      </w:r>
      <w:proofErr w:type="gramStart"/>
      <w:r w:rsidRPr="00D23DA7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D23DA7">
        <w:rPr>
          <w:rFonts w:ascii="Times New Roman" w:hAnsi="Times New Roman" w:cs="Times New Roman"/>
          <w:sz w:val="24"/>
          <w:szCs w:val="24"/>
        </w:rPr>
        <w:t>_______.  This is the ± range value from the average.</w:t>
      </w:r>
    </w:p>
    <w:p w:rsidR="000F572D" w:rsidRPr="00D23DA7" w:rsidRDefault="000F572D" w:rsidP="000F57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C5C9B" w:rsidRDefault="00DC5C9B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The precision of the measurement can be shown as the average ± the range value</w:t>
      </w:r>
      <w:r w:rsidR="00F81F55" w:rsidRPr="00D23DA7">
        <w:rPr>
          <w:rFonts w:ascii="Times New Roman" w:hAnsi="Times New Roman" w:cs="Times New Roman"/>
          <w:sz w:val="24"/>
          <w:szCs w:val="24"/>
        </w:rPr>
        <w:t>. The Precision of the length</w:t>
      </w:r>
      <w:r w:rsidRPr="00D23DA7">
        <w:rPr>
          <w:rFonts w:ascii="Times New Roman" w:hAnsi="Times New Roman" w:cs="Times New Roman"/>
          <w:sz w:val="24"/>
          <w:szCs w:val="24"/>
        </w:rPr>
        <w:t xml:space="preserve"> measurement was ______________±___________cm.</w:t>
      </w:r>
    </w:p>
    <w:p w:rsidR="000F572D" w:rsidRPr="00D23DA7" w:rsidRDefault="000F572D" w:rsidP="000F57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C5C9B" w:rsidRPr="00D23DA7" w:rsidRDefault="00DC5C9B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What is the average/mean of the block width?</w:t>
      </w:r>
    </w:p>
    <w:p w:rsidR="00DC5C9B" w:rsidRPr="00D23DA7" w:rsidRDefault="00DC5C9B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What is the range of the block width?</w:t>
      </w:r>
    </w:p>
    <w:p w:rsidR="00DC5C9B" w:rsidRDefault="00DC5C9B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Divide your range in half. Write this number here</w:t>
      </w:r>
      <w:proofErr w:type="gramStart"/>
      <w:r w:rsidRPr="00D23DA7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D23DA7">
        <w:rPr>
          <w:rFonts w:ascii="Times New Roman" w:hAnsi="Times New Roman" w:cs="Times New Roman"/>
          <w:sz w:val="24"/>
          <w:szCs w:val="24"/>
        </w:rPr>
        <w:t>_______.  This is the ± range value from the average.</w:t>
      </w:r>
    </w:p>
    <w:p w:rsidR="000F572D" w:rsidRPr="00D23DA7" w:rsidRDefault="000F572D" w:rsidP="000F57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C5C9B" w:rsidRDefault="00DC5C9B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 xml:space="preserve">The precision of the measurement can be shown as the average ± the range value. The Precision of the </w:t>
      </w:r>
      <w:r w:rsidR="00F81F55" w:rsidRPr="00D23DA7">
        <w:rPr>
          <w:rFonts w:ascii="Times New Roman" w:hAnsi="Times New Roman" w:cs="Times New Roman"/>
          <w:sz w:val="24"/>
          <w:szCs w:val="24"/>
        </w:rPr>
        <w:t>width</w:t>
      </w:r>
      <w:r w:rsidRPr="00D23DA7">
        <w:rPr>
          <w:rFonts w:ascii="Times New Roman" w:hAnsi="Times New Roman" w:cs="Times New Roman"/>
          <w:sz w:val="24"/>
          <w:szCs w:val="24"/>
        </w:rPr>
        <w:t xml:space="preserve"> measurement was ______________±___________cm.</w:t>
      </w:r>
    </w:p>
    <w:p w:rsidR="000F572D" w:rsidRPr="00D23DA7" w:rsidRDefault="000F572D" w:rsidP="000F57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81F55" w:rsidRPr="00D23DA7" w:rsidRDefault="00F81F55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What is the average/mean of the block height?</w:t>
      </w:r>
    </w:p>
    <w:p w:rsidR="00F81F55" w:rsidRPr="00D23DA7" w:rsidRDefault="00F81F55" w:rsidP="000F572D">
      <w:pPr>
        <w:pStyle w:val="ListParagraph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What is the range of the block height?</w:t>
      </w:r>
    </w:p>
    <w:p w:rsidR="00F81F55" w:rsidRDefault="00F81F55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Divide your range in half. Write this number here</w:t>
      </w:r>
      <w:proofErr w:type="gramStart"/>
      <w:r w:rsidRPr="00D23DA7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D23DA7">
        <w:rPr>
          <w:rFonts w:ascii="Times New Roman" w:hAnsi="Times New Roman" w:cs="Times New Roman"/>
          <w:sz w:val="24"/>
          <w:szCs w:val="24"/>
        </w:rPr>
        <w:t>_______.  This is the ± range value from the average.</w:t>
      </w:r>
    </w:p>
    <w:p w:rsidR="000F572D" w:rsidRPr="00D23DA7" w:rsidRDefault="000F572D" w:rsidP="000F57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81F55" w:rsidRDefault="00F81F55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>The precision of the measurement can be shown as the average ± the range value. The Precision of the height measurement was ______________±___________cm.</w:t>
      </w:r>
    </w:p>
    <w:p w:rsidR="000F572D" w:rsidRPr="00D23DA7" w:rsidRDefault="000F572D" w:rsidP="000F57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7295E" w:rsidRPr="00D23DA7" w:rsidRDefault="001D5D0C" w:rsidP="00D23D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3DA7">
        <w:rPr>
          <w:rFonts w:ascii="Times New Roman" w:hAnsi="Times New Roman" w:cs="Times New Roman"/>
          <w:sz w:val="24"/>
          <w:szCs w:val="24"/>
        </w:rPr>
        <w:t xml:space="preserve">The actual measurement on the block was 5.12 cm x 3.33cm x 12.25cm. Using the average dimensions from the 6 groups calculate the % error of the measurements overall. </w:t>
      </w:r>
    </w:p>
    <w:tbl>
      <w:tblPr>
        <w:tblStyle w:val="TableGrid"/>
        <w:tblW w:w="0" w:type="auto"/>
        <w:tblInd w:w="2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72"/>
        <w:gridCol w:w="3575"/>
        <w:gridCol w:w="456"/>
        <w:gridCol w:w="696"/>
      </w:tblGrid>
      <w:tr w:rsidR="00D23DA7" w:rsidTr="00D23DA7">
        <w:tc>
          <w:tcPr>
            <w:tcW w:w="1063" w:type="dxa"/>
            <w:vMerge w:val="restart"/>
            <w:vAlign w:val="center"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error</w:t>
            </w:r>
          </w:p>
        </w:tc>
        <w:tc>
          <w:tcPr>
            <w:tcW w:w="472" w:type="dxa"/>
            <w:vMerge w:val="restart"/>
            <w:tcBorders>
              <w:right w:val="single" w:sz="4" w:space="0" w:color="auto"/>
            </w:tcBorders>
            <w:vAlign w:val="center"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3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 Value – Measured Value</w:t>
            </w:r>
          </w:p>
        </w:tc>
        <w:tc>
          <w:tcPr>
            <w:tcW w:w="456" w:type="dxa"/>
            <w:vMerge w:val="restart"/>
            <w:tcBorders>
              <w:left w:val="single" w:sz="4" w:space="0" w:color="auto"/>
            </w:tcBorders>
            <w:vAlign w:val="center"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96" w:type="dxa"/>
            <w:vMerge w:val="restart"/>
            <w:vAlign w:val="center"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3DA7" w:rsidTr="00D23DA7">
        <w:tc>
          <w:tcPr>
            <w:tcW w:w="1063" w:type="dxa"/>
            <w:vMerge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vMerge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</w:tcBorders>
            <w:vAlign w:val="center"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 value</w:t>
            </w:r>
          </w:p>
        </w:tc>
        <w:tc>
          <w:tcPr>
            <w:tcW w:w="456" w:type="dxa"/>
            <w:vMerge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D23DA7" w:rsidRDefault="00D23DA7" w:rsidP="00D2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DA7" w:rsidRDefault="00D23DA7" w:rsidP="00D23DA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72"/>
        <w:gridCol w:w="3575"/>
        <w:gridCol w:w="456"/>
        <w:gridCol w:w="632"/>
        <w:gridCol w:w="540"/>
        <w:gridCol w:w="916"/>
      </w:tblGrid>
      <w:tr w:rsidR="00784B68" w:rsidTr="00FA1B5B">
        <w:tc>
          <w:tcPr>
            <w:tcW w:w="1063" w:type="dxa"/>
            <w:vMerge w:val="restart"/>
            <w:vAlign w:val="center"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error</w:t>
            </w:r>
          </w:p>
        </w:tc>
        <w:tc>
          <w:tcPr>
            <w:tcW w:w="472" w:type="dxa"/>
            <w:vMerge w:val="restart"/>
            <w:tcBorders>
              <w:right w:val="single" w:sz="4" w:space="0" w:color="auto"/>
            </w:tcBorders>
            <w:vAlign w:val="center"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3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68" w:rsidRDefault="00784B68" w:rsidP="00FA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456" w:type="dxa"/>
            <w:vMerge w:val="restart"/>
            <w:tcBorders>
              <w:left w:val="single" w:sz="4" w:space="0" w:color="auto"/>
            </w:tcBorders>
            <w:vAlign w:val="center"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2" w:type="dxa"/>
            <w:vMerge w:val="restart"/>
            <w:vAlign w:val="center"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vMerge w:val="restart"/>
            <w:vAlign w:val="center"/>
          </w:tcPr>
          <w:p w:rsidR="00784B68" w:rsidRDefault="00784B68" w:rsidP="0078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916" w:type="dxa"/>
            <w:vMerge w:val="restart"/>
            <w:vAlign w:val="center"/>
          </w:tcPr>
          <w:p w:rsidR="00784B68" w:rsidRDefault="00784B68" w:rsidP="00784B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4B68" w:rsidTr="00FA1B5B">
        <w:tc>
          <w:tcPr>
            <w:tcW w:w="1063" w:type="dxa"/>
            <w:vMerge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vMerge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</w:tcBorders>
            <w:vAlign w:val="center"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784B68" w:rsidRDefault="00784B68" w:rsidP="006A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84B68" w:rsidRDefault="00784B68" w:rsidP="00784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:rsidR="00784B68" w:rsidRDefault="00784B68" w:rsidP="00784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B68" w:rsidRDefault="00784B68" w:rsidP="00D23D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3DA7" w:rsidRDefault="000F572D" w:rsidP="000F5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572D">
        <w:rPr>
          <w:rFonts w:ascii="Times New Roman" w:hAnsi="Times New Roman" w:cs="Times New Roman"/>
          <w:sz w:val="24"/>
          <w:szCs w:val="24"/>
        </w:rPr>
        <w:br w:type="page"/>
      </w:r>
      <w:r w:rsidR="00FA1B5B" w:rsidRPr="000F572D">
        <w:rPr>
          <w:rFonts w:ascii="Times New Roman" w:hAnsi="Times New Roman" w:cs="Times New Roman"/>
          <w:sz w:val="24"/>
          <w:szCs w:val="24"/>
        </w:rPr>
        <w:lastRenderedPageBreak/>
        <w:t>The density of pure Aluminum is 2.70 g/cm</w:t>
      </w:r>
      <w:r w:rsidR="00FA1B5B" w:rsidRPr="000F572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A1B5B" w:rsidRPr="000F572D">
        <w:rPr>
          <w:rFonts w:ascii="Times New Roman" w:hAnsi="Times New Roman" w:cs="Times New Roman"/>
          <w:sz w:val="24"/>
          <w:szCs w:val="24"/>
        </w:rPr>
        <w:t xml:space="preserve">. Students measured a block of aluminum that was 1.0cm x 1.2cm x 1.5cm and weighed 5.13g. Use a percent error calculation to determine the purity of the aluminum block. (Hint: Density=Mass/Volume) </w:t>
      </w: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P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0F572D" w:rsidRPr="000F572D" w:rsidRDefault="000F572D" w:rsidP="000F572D">
      <w:pPr>
        <w:rPr>
          <w:rFonts w:ascii="Times New Roman" w:hAnsi="Times New Roman" w:cs="Times New Roman"/>
          <w:sz w:val="24"/>
          <w:szCs w:val="24"/>
        </w:rPr>
      </w:pPr>
    </w:p>
    <w:p w:rsidR="001D5D0C" w:rsidRPr="00FA1B5B" w:rsidRDefault="00FA1B5B" w:rsidP="00FA1B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student took a 500g mass from a set of mass in the lab and weighed it on a properly </w:t>
      </w:r>
      <w:r w:rsidR="000F572D">
        <w:rPr>
          <w:rFonts w:ascii="Times New Roman" w:hAnsi="Times New Roman" w:cs="Times New Roman"/>
          <w:sz w:val="24"/>
          <w:szCs w:val="24"/>
        </w:rPr>
        <w:t>calibrated digital scale. The digital scale read 496.3g. What is the percent error of the mass?</w:t>
      </w:r>
    </w:p>
    <w:sectPr w:rsidR="001D5D0C" w:rsidRPr="00FA1B5B" w:rsidSect="002729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75E1"/>
    <w:multiLevelType w:val="hybridMultilevel"/>
    <w:tmpl w:val="538C8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F7B88"/>
    <w:multiLevelType w:val="hybridMultilevel"/>
    <w:tmpl w:val="E49CC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C5579"/>
    <w:multiLevelType w:val="hybridMultilevel"/>
    <w:tmpl w:val="89A4C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2375F"/>
    <w:multiLevelType w:val="hybridMultilevel"/>
    <w:tmpl w:val="D77E7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95E"/>
    <w:rsid w:val="000656E7"/>
    <w:rsid w:val="000F572D"/>
    <w:rsid w:val="00146B38"/>
    <w:rsid w:val="001D5D0C"/>
    <w:rsid w:val="0027295E"/>
    <w:rsid w:val="0034656F"/>
    <w:rsid w:val="00747AE5"/>
    <w:rsid w:val="00784B68"/>
    <w:rsid w:val="00C142D8"/>
    <w:rsid w:val="00D23DA7"/>
    <w:rsid w:val="00DC5C9B"/>
    <w:rsid w:val="00E74EFE"/>
    <w:rsid w:val="00F56001"/>
    <w:rsid w:val="00F81F55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4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3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4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3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Scarfpin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C1C7A406-C556-46C8-828F-60A50D2EF32E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387</Words>
  <Characters>2211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State University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Scarfpin</dc:creator>
  <cp:lastModifiedBy>Lisa Bianco Hibler</cp:lastModifiedBy>
  <cp:revision>2</cp:revision>
  <dcterms:created xsi:type="dcterms:W3CDTF">2013-03-05T17:28:00Z</dcterms:created>
  <dcterms:modified xsi:type="dcterms:W3CDTF">2013-03-05T17:28:00Z</dcterms:modified>
</cp:coreProperties>
</file>